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CF6" w:rsidRPr="003F1588" w:rsidRDefault="00174CF6" w:rsidP="003F158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>приложение №</w:t>
      </w:r>
      <w:r>
        <w:rPr>
          <w:rFonts w:ascii="Times New Roman" w:hAnsi="Times New Roman"/>
          <w:sz w:val="20"/>
          <w:szCs w:val="20"/>
        </w:rPr>
        <w:t xml:space="preserve"> 9</w:t>
      </w:r>
    </w:p>
    <w:p w:rsidR="00174CF6" w:rsidRPr="003F1588" w:rsidRDefault="00174CF6" w:rsidP="003F158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к решению </w:t>
      </w:r>
      <w:r>
        <w:rPr>
          <w:rFonts w:ascii="Times New Roman" w:hAnsi="Times New Roman"/>
          <w:sz w:val="20"/>
          <w:szCs w:val="20"/>
        </w:rPr>
        <w:t>39</w:t>
      </w:r>
      <w:r w:rsidRPr="003F1588">
        <w:rPr>
          <w:rFonts w:ascii="Times New Roman" w:hAnsi="Times New Roman"/>
          <w:sz w:val="20"/>
          <w:szCs w:val="20"/>
        </w:rPr>
        <w:t xml:space="preserve">  сессии</w:t>
      </w:r>
    </w:p>
    <w:p w:rsidR="00174CF6" w:rsidRPr="003F1588" w:rsidRDefault="00174CF6" w:rsidP="003F158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№ </w:t>
      </w:r>
      <w:r>
        <w:rPr>
          <w:rFonts w:ascii="Times New Roman" w:hAnsi="Times New Roman"/>
          <w:sz w:val="20"/>
          <w:szCs w:val="20"/>
        </w:rPr>
        <w:t>102</w:t>
      </w:r>
      <w:r w:rsidRPr="003F1588">
        <w:rPr>
          <w:rFonts w:ascii="Times New Roman" w:hAnsi="Times New Roman"/>
          <w:sz w:val="20"/>
          <w:szCs w:val="20"/>
        </w:rPr>
        <w:t xml:space="preserve"> от</w:t>
      </w:r>
      <w:r>
        <w:rPr>
          <w:rFonts w:ascii="Times New Roman" w:hAnsi="Times New Roman"/>
          <w:sz w:val="20"/>
          <w:szCs w:val="20"/>
        </w:rPr>
        <w:t xml:space="preserve"> 27</w:t>
      </w:r>
      <w:r w:rsidRPr="003F1588">
        <w:rPr>
          <w:rFonts w:ascii="Times New Roman" w:hAnsi="Times New Roman"/>
          <w:sz w:val="20"/>
          <w:szCs w:val="20"/>
        </w:rPr>
        <w:t>.12.201</w:t>
      </w:r>
      <w:r>
        <w:rPr>
          <w:rFonts w:ascii="Times New Roman" w:hAnsi="Times New Roman"/>
          <w:sz w:val="20"/>
          <w:szCs w:val="20"/>
        </w:rPr>
        <w:t>7</w:t>
      </w:r>
      <w:r w:rsidRPr="003F1588">
        <w:rPr>
          <w:rFonts w:ascii="Times New Roman" w:hAnsi="Times New Roman"/>
          <w:sz w:val="20"/>
          <w:szCs w:val="20"/>
        </w:rPr>
        <w:t xml:space="preserve">г.  </w:t>
      </w:r>
    </w:p>
    <w:p w:rsidR="00174CF6" w:rsidRPr="003F1588" w:rsidRDefault="00174CF6" w:rsidP="003F1588">
      <w:pPr>
        <w:spacing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Совета депутатов Октябрьского</w:t>
      </w:r>
    </w:p>
    <w:p w:rsidR="00174CF6" w:rsidRPr="003F1588" w:rsidRDefault="00174CF6" w:rsidP="003F158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сельсовета  Краснозерского района</w:t>
      </w:r>
    </w:p>
    <w:p w:rsidR="00174CF6" w:rsidRPr="003F1588" w:rsidRDefault="00174CF6" w:rsidP="003F158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Новосибирской  области</w:t>
      </w:r>
    </w:p>
    <w:p w:rsidR="00174CF6" w:rsidRPr="003F1588" w:rsidRDefault="00174CF6" w:rsidP="003F1588">
      <w:pPr>
        <w:spacing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« О бюджете  Октябрьского</w:t>
      </w:r>
    </w:p>
    <w:p w:rsidR="00174CF6" w:rsidRPr="003F1588" w:rsidRDefault="00174CF6" w:rsidP="003F158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сельсовета Краснозерского района                                                                                                                                                                                                                       </w:t>
      </w:r>
    </w:p>
    <w:p w:rsidR="00174CF6" w:rsidRPr="003F1588" w:rsidRDefault="00174CF6" w:rsidP="003F158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Новосибирской области на 201</w:t>
      </w:r>
      <w:r>
        <w:rPr>
          <w:rFonts w:ascii="Times New Roman" w:hAnsi="Times New Roman"/>
          <w:sz w:val="20"/>
          <w:szCs w:val="20"/>
        </w:rPr>
        <w:t>8</w:t>
      </w:r>
      <w:r w:rsidRPr="003F1588">
        <w:rPr>
          <w:rFonts w:ascii="Times New Roman" w:hAnsi="Times New Roman"/>
          <w:sz w:val="20"/>
          <w:szCs w:val="20"/>
        </w:rPr>
        <w:t xml:space="preserve"> год  и </w:t>
      </w:r>
    </w:p>
    <w:p w:rsidR="00174CF6" w:rsidRPr="003F1588" w:rsidRDefault="00174CF6" w:rsidP="003F1588">
      <w:pPr>
        <w:spacing w:after="0"/>
        <w:jc w:val="right"/>
        <w:rPr>
          <w:rFonts w:ascii="Times New Roman" w:hAnsi="Times New Roman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плановый  период  201</w:t>
      </w:r>
      <w:r>
        <w:rPr>
          <w:rFonts w:ascii="Times New Roman" w:hAnsi="Times New Roman"/>
          <w:sz w:val="20"/>
          <w:szCs w:val="20"/>
        </w:rPr>
        <w:t>9</w:t>
      </w:r>
      <w:r w:rsidRPr="003F1588">
        <w:rPr>
          <w:rFonts w:ascii="Times New Roman" w:hAnsi="Times New Roman"/>
          <w:sz w:val="20"/>
          <w:szCs w:val="20"/>
        </w:rPr>
        <w:t xml:space="preserve">  и 20</w:t>
      </w:r>
      <w:r>
        <w:rPr>
          <w:rFonts w:ascii="Times New Roman" w:hAnsi="Times New Roman"/>
          <w:sz w:val="20"/>
          <w:szCs w:val="20"/>
        </w:rPr>
        <w:t>20</w:t>
      </w:r>
      <w:r w:rsidRPr="003F1588">
        <w:rPr>
          <w:rFonts w:ascii="Times New Roman" w:hAnsi="Times New Roman"/>
          <w:sz w:val="20"/>
          <w:szCs w:val="20"/>
        </w:rPr>
        <w:t xml:space="preserve"> годов» </w:t>
      </w:r>
    </w:p>
    <w:p w:rsidR="00174CF6" w:rsidRPr="003F1588" w:rsidRDefault="00174CF6" w:rsidP="003F1588">
      <w:pPr>
        <w:spacing w:before="100" w:beforeAutospacing="1" w:after="0" w:line="240" w:lineRule="auto"/>
        <w:ind w:firstLine="708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F1588">
        <w:rPr>
          <w:rFonts w:ascii="Times New Roman" w:hAnsi="Times New Roman"/>
          <w:b/>
          <w:bCs/>
          <w:sz w:val="28"/>
          <w:szCs w:val="28"/>
          <w:lang w:eastAsia="ru-RU"/>
        </w:rPr>
        <w:t>ПОРЯДОК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3F158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ПРЕДОСТАВЛЕНИЯ ИНЫХ МЕЖБЮДЖЕТНЫХ ТРАНСФЕРТОВ ИЗ БЮДЖЕТА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ОКТЯБРЬСКОГО СЕЛЬСОВЕТА КРАСНОЗЕРСКОГО РАЙОНА НОВОСИБИРСКОЙ ОБЛАСТИ</w:t>
      </w:r>
      <w:r w:rsidRPr="003F1588">
        <w:rPr>
          <w:rFonts w:ascii="Times New Roman" w:hAnsi="Times New Roman"/>
          <w:b/>
          <w:bCs/>
          <w:sz w:val="28"/>
          <w:szCs w:val="28"/>
          <w:lang w:eastAsia="ru-RU"/>
        </w:rPr>
        <w:t> </w:t>
      </w:r>
    </w:p>
    <w:p w:rsidR="00174CF6" w:rsidRPr="003F1588" w:rsidRDefault="00174CF6" w:rsidP="003F1588">
      <w:pPr>
        <w:spacing w:before="100" w:beforeAutospacing="1"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F1588">
        <w:rPr>
          <w:rFonts w:ascii="Times New Roman" w:hAnsi="Times New Roman"/>
          <w:b/>
          <w:bCs/>
          <w:sz w:val="28"/>
          <w:szCs w:val="28"/>
          <w:lang w:eastAsia="ru-RU"/>
        </w:rPr>
        <w:t>1. Общие положения </w:t>
      </w:r>
    </w:p>
    <w:p w:rsidR="00174CF6" w:rsidRPr="00160161" w:rsidRDefault="00174CF6" w:rsidP="0059733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0161">
        <w:rPr>
          <w:rFonts w:ascii="Times New Roman" w:hAnsi="Times New Roman" w:cs="Times New Roman"/>
          <w:sz w:val="28"/>
          <w:szCs w:val="28"/>
        </w:rPr>
        <w:t>1.1. Настоящий  Порядок утверждается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со статьей </w:t>
      </w:r>
      <w:r w:rsidRPr="00597336">
        <w:rPr>
          <w:rFonts w:ascii="Times New Roman" w:hAnsi="Times New Roman" w:cs="Times New Roman"/>
          <w:sz w:val="28"/>
          <w:szCs w:val="28"/>
        </w:rPr>
        <w:t>142.5</w:t>
      </w:r>
      <w:r w:rsidRPr="00160161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</w:t>
      </w:r>
      <w:r>
        <w:rPr>
          <w:rFonts w:ascii="Times New Roman" w:hAnsi="Times New Roman" w:cs="Times New Roman"/>
          <w:sz w:val="28"/>
          <w:szCs w:val="28"/>
        </w:rPr>
        <w:t xml:space="preserve">ерации </w:t>
      </w:r>
      <w:r w:rsidRPr="00A23C2F">
        <w:rPr>
          <w:rFonts w:ascii="Times New Roman" w:hAnsi="Times New Roman" w:cs="Times New Roman"/>
          <w:sz w:val="28"/>
          <w:szCs w:val="28"/>
        </w:rPr>
        <w:t>и</w:t>
      </w:r>
      <w:r w:rsidRPr="00160161">
        <w:rPr>
          <w:rFonts w:ascii="Times New Roman" w:hAnsi="Times New Roman" w:cs="Times New Roman"/>
          <w:sz w:val="28"/>
          <w:szCs w:val="28"/>
        </w:rPr>
        <w:t xml:space="preserve"> распространяется на сферу межбюджетн</w:t>
      </w:r>
      <w:r>
        <w:rPr>
          <w:rFonts w:ascii="Times New Roman" w:hAnsi="Times New Roman" w:cs="Times New Roman"/>
          <w:sz w:val="28"/>
          <w:szCs w:val="28"/>
        </w:rPr>
        <w:t>ых отношений</w:t>
      </w:r>
      <w:r w:rsidRPr="00160161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>
        <w:rPr>
          <w:rFonts w:ascii="Times New Roman" w:hAnsi="Times New Roman" w:cs="Times New Roman"/>
          <w:sz w:val="28"/>
          <w:szCs w:val="28"/>
        </w:rPr>
        <w:t>Октябрьского сельсовета Краснозерского района Новосибирской области</w:t>
      </w:r>
      <w:r w:rsidRPr="00160161">
        <w:rPr>
          <w:rFonts w:ascii="Times New Roman" w:hAnsi="Times New Roman" w:cs="Times New Roman"/>
          <w:sz w:val="28"/>
          <w:szCs w:val="28"/>
        </w:rPr>
        <w:t xml:space="preserve"> в части предоставления иных межбюджетных трансфертов из бюджета </w:t>
      </w:r>
      <w:r>
        <w:rPr>
          <w:rFonts w:ascii="Times New Roman" w:hAnsi="Times New Roman" w:cs="Times New Roman"/>
          <w:sz w:val="28"/>
          <w:szCs w:val="28"/>
        </w:rPr>
        <w:t>Октябрьского сельсовета Краснозерского района Новосибирской области бюджету Краснозерского района Новосибирской области</w:t>
      </w:r>
      <w:r w:rsidRPr="00160161">
        <w:rPr>
          <w:rFonts w:ascii="Times New Roman" w:hAnsi="Times New Roman" w:cs="Times New Roman"/>
          <w:sz w:val="28"/>
          <w:szCs w:val="28"/>
        </w:rPr>
        <w:t>.</w:t>
      </w:r>
    </w:p>
    <w:p w:rsidR="00174CF6" w:rsidRDefault="00174CF6" w:rsidP="00597336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C52363">
        <w:rPr>
          <w:sz w:val="28"/>
          <w:szCs w:val="28"/>
        </w:rPr>
        <w:t>2. Понятия и термины, использ</w:t>
      </w:r>
      <w:r>
        <w:rPr>
          <w:sz w:val="28"/>
          <w:szCs w:val="28"/>
        </w:rPr>
        <w:t>уем</w:t>
      </w:r>
      <w:r w:rsidRPr="00C52363">
        <w:rPr>
          <w:sz w:val="28"/>
          <w:szCs w:val="28"/>
        </w:rPr>
        <w:t>ые в настоящем Порядке, применяются в значениях, определенных Бюджетным кодексом Российской Федерации, иными нормативными правовыми актами Российской Федерации и Новосибирской области, регулирующими бюджетные правоотношения.</w:t>
      </w:r>
    </w:p>
    <w:p w:rsidR="00174CF6" w:rsidRPr="003F1588" w:rsidRDefault="00174CF6" w:rsidP="003F158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1588">
        <w:rPr>
          <w:rFonts w:ascii="Times New Roman" w:hAnsi="Times New Roman"/>
          <w:sz w:val="28"/>
          <w:szCs w:val="28"/>
          <w:lang w:eastAsia="ru-RU"/>
        </w:rPr>
        <w:t> </w:t>
      </w:r>
    </w:p>
    <w:p w:rsidR="00174CF6" w:rsidRPr="003F1588" w:rsidRDefault="00174CF6" w:rsidP="003F158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F1588">
        <w:rPr>
          <w:rFonts w:ascii="Times New Roman" w:hAnsi="Times New Roman"/>
          <w:b/>
          <w:bCs/>
          <w:sz w:val="28"/>
          <w:szCs w:val="28"/>
          <w:lang w:eastAsia="ru-RU"/>
        </w:rPr>
        <w:t>2. Иные межбюджетные трансферты, предоставляемые</w:t>
      </w:r>
    </w:p>
    <w:p w:rsidR="00174CF6" w:rsidRPr="003F1588" w:rsidRDefault="00174CF6" w:rsidP="003F158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F1588">
        <w:rPr>
          <w:rFonts w:ascii="Times New Roman" w:hAnsi="Times New Roman"/>
          <w:b/>
          <w:bCs/>
          <w:sz w:val="28"/>
          <w:szCs w:val="28"/>
          <w:lang w:eastAsia="ru-RU"/>
        </w:rPr>
        <w:t>из бюджета поселения</w:t>
      </w:r>
    </w:p>
    <w:p w:rsidR="00174CF6" w:rsidRPr="003F1588" w:rsidRDefault="00174CF6" w:rsidP="0059733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0161">
        <w:rPr>
          <w:rFonts w:ascii="Times New Roman" w:hAnsi="Times New Roman" w:cs="Times New Roman"/>
          <w:sz w:val="28"/>
          <w:szCs w:val="28"/>
        </w:rPr>
        <w:t>2.1. Иные межбюджетные трансферты предусматриваются в составе бюджета</w:t>
      </w:r>
      <w:r>
        <w:rPr>
          <w:rFonts w:ascii="Times New Roman" w:hAnsi="Times New Roman" w:cs="Times New Roman"/>
          <w:sz w:val="28"/>
          <w:szCs w:val="28"/>
        </w:rPr>
        <w:t xml:space="preserve"> Октябрьского сельсовета Краснозерского района Новосибирской области</w:t>
      </w:r>
      <w:r w:rsidRPr="00160161">
        <w:rPr>
          <w:rFonts w:ascii="Times New Roman" w:hAnsi="Times New Roman" w:cs="Times New Roman"/>
          <w:sz w:val="28"/>
          <w:szCs w:val="28"/>
        </w:rPr>
        <w:t xml:space="preserve"> и направляются на оказание финансовой помощи органам местного самоуправления поселений при </w:t>
      </w:r>
      <w:r>
        <w:rPr>
          <w:rFonts w:ascii="Times New Roman" w:hAnsi="Times New Roman" w:cs="Times New Roman"/>
          <w:sz w:val="28"/>
          <w:szCs w:val="28"/>
        </w:rPr>
        <w:t>осуществлении</w:t>
      </w:r>
      <w:r w:rsidRPr="00160161">
        <w:rPr>
          <w:rFonts w:ascii="Times New Roman" w:hAnsi="Times New Roman" w:cs="Times New Roman"/>
          <w:sz w:val="28"/>
          <w:szCs w:val="28"/>
        </w:rPr>
        <w:t xml:space="preserve"> полномочий по вопросам местного значения поселений, 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3106">
        <w:rPr>
          <w:rFonts w:ascii="Times New Roman" w:hAnsi="Times New Roman" w:cs="Times New Roman"/>
          <w:sz w:val="28"/>
          <w:szCs w:val="28"/>
        </w:rPr>
        <w:t>статьями 14, 14.1</w:t>
      </w:r>
      <w:r w:rsidRPr="00160161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160161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60161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160161">
        <w:rPr>
          <w:rFonts w:ascii="Times New Roman" w:hAnsi="Times New Roman" w:cs="Times New Roman"/>
          <w:sz w:val="28"/>
          <w:szCs w:val="28"/>
        </w:rPr>
        <w:t>6.10.2003 года № 131-ФЗ «Об общих принципах организации местного самоуправления в Российской Федерации»</w:t>
      </w:r>
      <w:r w:rsidRPr="00374FF9">
        <w:rPr>
          <w:rFonts w:ascii="Times New Roman" w:hAnsi="Times New Roman" w:cs="Times New Roman"/>
          <w:sz w:val="28"/>
          <w:szCs w:val="28"/>
        </w:rPr>
        <w:t xml:space="preserve"> в целях софинансирования расходных обязательств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3F1588">
        <w:rPr>
          <w:rFonts w:ascii="Times New Roman" w:hAnsi="Times New Roman" w:cs="Times New Roman"/>
          <w:sz w:val="28"/>
          <w:szCs w:val="28"/>
        </w:rPr>
        <w:t>осуществление органами местного самоуправления района части полномочий по вопросам местного значения, переданных органами местного самоуправления поселения на основании соглашения о передаче осуществления части полномочий по решению вопросов местного значения.</w:t>
      </w:r>
    </w:p>
    <w:p w:rsidR="00174CF6" w:rsidRDefault="00174CF6" w:rsidP="00901B69">
      <w:pPr>
        <w:spacing w:before="100" w:beforeAutospacing="1" w:after="100" w:afterAutospacing="1" w:line="240" w:lineRule="auto"/>
        <w:ind w:firstLine="54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F1588">
        <w:rPr>
          <w:rFonts w:ascii="Times New Roman" w:hAnsi="Times New Roman"/>
          <w:b/>
          <w:bCs/>
          <w:sz w:val="28"/>
          <w:szCs w:val="28"/>
          <w:lang w:eastAsia="ru-RU"/>
        </w:rPr>
        <w:t>3. Порядок предоставления иных межбюджетных трансфертов из Бюджета поселения</w:t>
      </w:r>
    </w:p>
    <w:p w:rsidR="00174CF6" w:rsidRDefault="00174CF6" w:rsidP="00901B69">
      <w:pPr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901B69">
        <w:rPr>
          <w:rFonts w:ascii="Times New Roman" w:hAnsi="Times New Roman"/>
          <w:bCs/>
          <w:sz w:val="28"/>
          <w:szCs w:val="28"/>
          <w:lang w:eastAsia="ru-RU"/>
        </w:rPr>
        <w:t>3.1</w:t>
      </w:r>
      <w:r>
        <w:rPr>
          <w:rFonts w:ascii="Times New Roman" w:hAnsi="Times New Roman"/>
          <w:bCs/>
          <w:sz w:val="28"/>
          <w:szCs w:val="28"/>
          <w:lang w:eastAsia="ru-RU"/>
        </w:rPr>
        <w:t>.Основаниями предоставления иных межбюджетных трансфертов из бюджета поселения бюджету района:</w:t>
      </w:r>
    </w:p>
    <w:p w:rsidR="00174CF6" w:rsidRPr="00901B69" w:rsidRDefault="00174CF6" w:rsidP="00901B69">
      <w:pPr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3.1.1.Принятие соответствующего решения Совета депутатов Октябрьского сельсовета</w:t>
      </w:r>
      <w:r w:rsidRPr="003F1588">
        <w:rPr>
          <w:rFonts w:ascii="Times New Roman" w:hAnsi="Times New Roman"/>
          <w:sz w:val="28"/>
          <w:szCs w:val="28"/>
          <w:lang w:eastAsia="ru-RU"/>
        </w:rPr>
        <w:t> </w:t>
      </w:r>
      <w:r>
        <w:rPr>
          <w:rFonts w:ascii="Times New Roman" w:hAnsi="Times New Roman"/>
          <w:sz w:val="28"/>
          <w:szCs w:val="28"/>
          <w:lang w:eastAsia="ru-RU"/>
        </w:rPr>
        <w:t xml:space="preserve">Краснозерского района Новосибирской области и решения Совета депутатов Краснозерского района Новосибирской области  о </w:t>
      </w:r>
      <w:r w:rsidRPr="00901B69">
        <w:rPr>
          <w:rFonts w:ascii="Times New Roman" w:hAnsi="Times New Roman"/>
          <w:bCs/>
          <w:sz w:val="28"/>
          <w:szCs w:val="28"/>
          <w:lang w:eastAsia="ru-RU"/>
        </w:rPr>
        <w:t>передаче и принятии части полномочий.</w:t>
      </w:r>
    </w:p>
    <w:p w:rsidR="00174CF6" w:rsidRDefault="00174CF6" w:rsidP="00901B69">
      <w:pPr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901B69">
        <w:rPr>
          <w:rFonts w:ascii="Times New Roman" w:hAnsi="Times New Roman"/>
          <w:bCs/>
          <w:sz w:val="28"/>
          <w:szCs w:val="28"/>
          <w:lang w:eastAsia="ru-RU"/>
        </w:rPr>
        <w:t>3.1.2</w:t>
      </w:r>
      <w:r>
        <w:rPr>
          <w:rFonts w:ascii="Times New Roman" w:hAnsi="Times New Roman"/>
          <w:bCs/>
          <w:sz w:val="28"/>
          <w:szCs w:val="28"/>
          <w:lang w:eastAsia="ru-RU"/>
        </w:rPr>
        <w:t>.</w:t>
      </w:r>
      <w:r w:rsidRPr="00901B69">
        <w:rPr>
          <w:rFonts w:ascii="Times New Roman" w:hAnsi="Times New Roman"/>
          <w:bCs/>
          <w:sz w:val="28"/>
          <w:szCs w:val="28"/>
          <w:lang w:eastAsia="ru-RU"/>
        </w:rPr>
        <w:t>Заключени</w:t>
      </w:r>
      <w:r>
        <w:rPr>
          <w:rFonts w:ascii="Times New Roman" w:hAnsi="Times New Roman"/>
          <w:bCs/>
          <w:sz w:val="28"/>
          <w:szCs w:val="28"/>
          <w:lang w:eastAsia="ru-RU"/>
        </w:rPr>
        <w:t>е соглашения между сельским поселением и районом о передаче и принятии части полномочий по вопросам местного значения.</w:t>
      </w:r>
    </w:p>
    <w:p w:rsidR="00174CF6" w:rsidRDefault="00174CF6" w:rsidP="00901B69">
      <w:pPr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3.2.Объем средств и целевое назначение иных межбюджетных трансфертов утверждаются решением сессии Совета депутатов Октябрьского сельсовета Краснозерского района Новосибирской области о бюджете  на очередной финансовый год и плановый период, а также посредством внесения изменений в решение о бюджете текущего года.</w:t>
      </w:r>
    </w:p>
    <w:p w:rsidR="00174CF6" w:rsidRPr="003F1588" w:rsidRDefault="00174CF6" w:rsidP="00901B69">
      <w:pPr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3.3. Иные межбюджетные трансферты предоставляются в пределах бюджетных ассигнований и лимитов бюджетных обязательств, утвержденных сводной бюджетной росписью бюджета поселения на основании соглашения о передаче части полномочий.</w:t>
      </w:r>
    </w:p>
    <w:p w:rsidR="00174CF6" w:rsidRDefault="00174CF6" w:rsidP="00901B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F1588">
        <w:rPr>
          <w:rFonts w:ascii="Times New Roman" w:hAnsi="Times New Roman"/>
          <w:sz w:val="28"/>
          <w:szCs w:val="28"/>
          <w:lang w:eastAsia="ru-RU"/>
        </w:rPr>
        <w:t xml:space="preserve">3.3. 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 w:rsidRPr="003F1588">
        <w:rPr>
          <w:rFonts w:ascii="Times New Roman" w:hAnsi="Times New Roman"/>
          <w:sz w:val="28"/>
          <w:szCs w:val="28"/>
          <w:lang w:eastAsia="ru-RU"/>
        </w:rPr>
        <w:t>ны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3F1588">
        <w:rPr>
          <w:rFonts w:ascii="Times New Roman" w:hAnsi="Times New Roman"/>
          <w:sz w:val="28"/>
          <w:szCs w:val="28"/>
          <w:lang w:eastAsia="ru-RU"/>
        </w:rPr>
        <w:t xml:space="preserve"> межбюджетны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3F1588">
        <w:rPr>
          <w:rFonts w:ascii="Times New Roman" w:hAnsi="Times New Roman"/>
          <w:sz w:val="28"/>
          <w:szCs w:val="28"/>
          <w:lang w:eastAsia="ru-RU"/>
        </w:rPr>
        <w:t xml:space="preserve"> трансферт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 w:rsidRPr="003F1588">
        <w:rPr>
          <w:rFonts w:ascii="Times New Roman" w:hAnsi="Times New Roman"/>
          <w:sz w:val="28"/>
          <w:szCs w:val="28"/>
          <w:lang w:eastAsia="ru-RU"/>
        </w:rPr>
        <w:t xml:space="preserve"> перечисляются на счета по исполнению Бюджета района, открытые органами Федерального казначейства</w:t>
      </w:r>
      <w:r>
        <w:rPr>
          <w:rFonts w:ascii="Times New Roman" w:hAnsi="Times New Roman"/>
          <w:sz w:val="28"/>
          <w:szCs w:val="28"/>
          <w:lang w:eastAsia="ru-RU"/>
        </w:rPr>
        <w:t>, учитываются в составе доходов бюджета района, согласно бюджетной классификации, включаются в бюджетную смету получателя средств  и расходуются по целевому назначению.</w:t>
      </w:r>
    </w:p>
    <w:p w:rsidR="00174CF6" w:rsidRDefault="00174CF6" w:rsidP="00901B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3.4.Неиспользованный в текущем финансовом году остаток межбюджетных трансфертов подлежит возврату в бюджет поселения.</w:t>
      </w:r>
    </w:p>
    <w:p w:rsidR="00174CF6" w:rsidRPr="003F1588" w:rsidRDefault="00174CF6" w:rsidP="00901B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3.5.В случае необходимости, администрация района, в установленном порядке направляет в администрацию поселения письменное обоснование наличия потребности в неиспользованных остатков межбюджетных трансфертов на конец отчетного года для направления их на те же  цели в следующем финансовом году.</w:t>
      </w:r>
    </w:p>
    <w:p w:rsidR="00174CF6" w:rsidRPr="003F1588" w:rsidRDefault="00174CF6" w:rsidP="00901B69">
      <w:pPr>
        <w:spacing w:after="0" w:line="240" w:lineRule="auto"/>
        <w:rPr>
          <w:rFonts w:ascii="Times New Roman" w:hAnsi="Times New Roman"/>
          <w:color w:val="000000"/>
          <w:sz w:val="27"/>
          <w:szCs w:val="27"/>
          <w:lang w:eastAsia="ru-RU"/>
        </w:rPr>
      </w:pPr>
      <w:r w:rsidRPr="003F1588">
        <w:rPr>
          <w:rFonts w:ascii="Times New Roman" w:hAnsi="Times New Roman"/>
          <w:sz w:val="24"/>
          <w:szCs w:val="24"/>
          <w:lang w:eastAsia="ru-RU"/>
        </w:rPr>
        <w:br/>
      </w:r>
    </w:p>
    <w:p w:rsidR="00174CF6" w:rsidRPr="00160161" w:rsidRDefault="00174CF6" w:rsidP="0059733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160161">
        <w:rPr>
          <w:rFonts w:ascii="Times New Roman" w:hAnsi="Times New Roman" w:cs="Times New Roman"/>
          <w:b/>
          <w:sz w:val="28"/>
          <w:szCs w:val="28"/>
        </w:rPr>
        <w:t>. Контроль за использованием иных межбюджетных трансфертов</w:t>
      </w:r>
    </w:p>
    <w:p w:rsidR="00174CF6" w:rsidRPr="00160161" w:rsidRDefault="00174CF6" w:rsidP="0059733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74CF6" w:rsidRPr="00160161" w:rsidRDefault="00174CF6" w:rsidP="0059733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160161">
        <w:rPr>
          <w:rFonts w:ascii="Times New Roman" w:hAnsi="Times New Roman" w:cs="Times New Roman"/>
          <w:sz w:val="28"/>
          <w:szCs w:val="28"/>
        </w:rPr>
        <w:t>.1. Контроль за расходованием иных межбюджетных трансфертов в пределах своих полномочий осуществля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60161">
        <w:rPr>
          <w:rFonts w:ascii="Times New Roman" w:hAnsi="Times New Roman" w:cs="Times New Roman"/>
          <w:sz w:val="28"/>
          <w:szCs w:val="28"/>
        </w:rPr>
        <w:t>т 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Октябрьского сельсовета Краснозерского района Новосибирской области</w:t>
      </w:r>
      <w:r w:rsidRPr="00160161">
        <w:rPr>
          <w:rFonts w:ascii="Times New Roman" w:hAnsi="Times New Roman" w:cs="Times New Roman"/>
          <w:sz w:val="28"/>
          <w:szCs w:val="28"/>
        </w:rPr>
        <w:t>.</w:t>
      </w:r>
    </w:p>
    <w:p w:rsidR="00174CF6" w:rsidRDefault="00174CF6" w:rsidP="005D337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</w:t>
      </w:r>
      <w:r w:rsidRPr="0016016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Администрация района</w:t>
      </w:r>
      <w:r w:rsidRPr="00160161">
        <w:rPr>
          <w:rFonts w:ascii="Times New Roman" w:hAnsi="Times New Roman" w:cs="Times New Roman"/>
          <w:sz w:val="28"/>
          <w:szCs w:val="28"/>
        </w:rPr>
        <w:t xml:space="preserve"> ежеквартально в сроки, установленные для сдачи квартальных отчетов об исполнении бюджета соответствующего поселения, представляют в администраци</w:t>
      </w:r>
      <w:r>
        <w:rPr>
          <w:rFonts w:ascii="Times New Roman" w:hAnsi="Times New Roman" w:cs="Times New Roman"/>
          <w:sz w:val="28"/>
          <w:szCs w:val="28"/>
        </w:rPr>
        <w:t xml:space="preserve">ю Октябрьского сельсовета Краснозерского района Новосибирской области </w:t>
      </w:r>
      <w:r w:rsidRPr="00160161">
        <w:rPr>
          <w:rFonts w:ascii="Times New Roman" w:hAnsi="Times New Roman" w:cs="Times New Roman"/>
          <w:sz w:val="28"/>
          <w:szCs w:val="28"/>
        </w:rPr>
        <w:t xml:space="preserve">отчет об </w:t>
      </w:r>
      <w:r w:rsidRPr="0060496B">
        <w:rPr>
          <w:rFonts w:ascii="Times New Roman" w:hAnsi="Times New Roman" w:cs="Times New Roman"/>
          <w:sz w:val="28"/>
          <w:szCs w:val="28"/>
        </w:rPr>
        <w:t>использовании средств иных межбюджетных трансфертов по форме согласно приложению к настоящему</w:t>
      </w:r>
      <w:r>
        <w:rPr>
          <w:rFonts w:ascii="Times New Roman" w:hAnsi="Times New Roman" w:cs="Times New Roman"/>
          <w:sz w:val="28"/>
          <w:szCs w:val="28"/>
        </w:rPr>
        <w:t xml:space="preserve"> Порядку.</w:t>
      </w:r>
    </w:p>
    <w:p w:rsidR="00174CF6" w:rsidRPr="00160161" w:rsidRDefault="00174CF6" w:rsidP="005D337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1601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60161">
        <w:rPr>
          <w:rFonts w:ascii="Times New Roman" w:hAnsi="Times New Roman" w:cs="Times New Roman"/>
          <w:sz w:val="28"/>
          <w:szCs w:val="28"/>
        </w:rPr>
        <w:t xml:space="preserve">. В случае невыполнения мер, предусмотренных в </w:t>
      </w:r>
      <w:r>
        <w:rPr>
          <w:rFonts w:ascii="Times New Roman" w:hAnsi="Times New Roman" w:cs="Times New Roman"/>
          <w:sz w:val="28"/>
          <w:szCs w:val="28"/>
        </w:rPr>
        <w:t>разделе 3</w:t>
      </w:r>
      <w:r w:rsidRPr="00160161">
        <w:rPr>
          <w:rFonts w:ascii="Times New Roman" w:hAnsi="Times New Roman" w:cs="Times New Roman"/>
          <w:sz w:val="28"/>
          <w:szCs w:val="28"/>
        </w:rPr>
        <w:t xml:space="preserve"> настоящего По</w:t>
      </w:r>
      <w:r>
        <w:rPr>
          <w:rFonts w:ascii="Times New Roman" w:hAnsi="Times New Roman" w:cs="Times New Roman"/>
          <w:sz w:val="28"/>
          <w:szCs w:val="28"/>
        </w:rPr>
        <w:t>рядка</w:t>
      </w:r>
      <w:r w:rsidRPr="00160161">
        <w:rPr>
          <w:rFonts w:ascii="Times New Roman" w:hAnsi="Times New Roman" w:cs="Times New Roman"/>
          <w:sz w:val="28"/>
          <w:szCs w:val="28"/>
        </w:rPr>
        <w:t>, 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Октябрьского сельсовета Краснозерского района Новосибирской области</w:t>
      </w:r>
      <w:r w:rsidRPr="00160161">
        <w:rPr>
          <w:rFonts w:ascii="Times New Roman" w:hAnsi="Times New Roman" w:cs="Times New Roman"/>
          <w:sz w:val="28"/>
          <w:szCs w:val="28"/>
        </w:rPr>
        <w:t xml:space="preserve"> приостанавливает предоставление иных межбюджетных трансфертов</w:t>
      </w:r>
      <w:r>
        <w:rPr>
          <w:rFonts w:ascii="Times New Roman" w:hAnsi="Times New Roman" w:cs="Times New Roman"/>
          <w:sz w:val="28"/>
          <w:szCs w:val="28"/>
        </w:rPr>
        <w:t xml:space="preserve"> из  бюджета поселения</w:t>
      </w:r>
      <w:r w:rsidRPr="00160161">
        <w:rPr>
          <w:rFonts w:ascii="Times New Roman" w:hAnsi="Times New Roman" w:cs="Times New Roman"/>
          <w:sz w:val="28"/>
          <w:szCs w:val="28"/>
        </w:rPr>
        <w:t xml:space="preserve"> до устранения нарушений.</w:t>
      </w:r>
    </w:p>
    <w:p w:rsidR="00174CF6" w:rsidRDefault="00174CF6" w:rsidP="00597336">
      <w:pPr>
        <w:pStyle w:val="NormalWeb"/>
        <w:tabs>
          <w:tab w:val="left" w:pos="2535"/>
        </w:tabs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</w:rPr>
      </w:pPr>
    </w:p>
    <w:p w:rsidR="00174CF6" w:rsidRDefault="00174CF6" w:rsidP="00597336">
      <w:pPr>
        <w:pStyle w:val="NormalWeb"/>
        <w:tabs>
          <w:tab w:val="left" w:pos="2535"/>
        </w:tabs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</w:rPr>
      </w:pPr>
    </w:p>
    <w:p w:rsidR="00174CF6" w:rsidRPr="005D3373" w:rsidRDefault="00174CF6" w:rsidP="00BE34FE">
      <w:p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/>
          <w:sz w:val="20"/>
          <w:szCs w:val="20"/>
        </w:rPr>
      </w:pPr>
      <w:bookmarkStart w:id="0" w:name="_GoBack"/>
      <w:bookmarkEnd w:id="0"/>
      <w:r w:rsidRPr="009A7D16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К ПОРЯДОКУ </w:t>
      </w:r>
      <w:r w:rsidRPr="005D3373">
        <w:rPr>
          <w:rFonts w:ascii="Times New Roman" w:hAnsi="Times New Roman"/>
          <w:sz w:val="20"/>
          <w:szCs w:val="20"/>
        </w:rPr>
        <w:t>ПРЕДОСТАВЛЕНИЯ ИНЫХ МЕЖБЮДЖЕТНЫХ ТРАНСФЕРТОВ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ИЗ БЮДЖЕТА ОКТЯБРЬСКОГО</w:t>
      </w:r>
      <w:r w:rsidRPr="005D3373">
        <w:rPr>
          <w:rFonts w:ascii="Times New Roman" w:hAnsi="Times New Roman"/>
          <w:sz w:val="20"/>
          <w:szCs w:val="20"/>
        </w:rPr>
        <w:t xml:space="preserve"> СЕЛЬСОВЕТА КРАСНОЗЕРСКОГОРАЙОНА НОВОСИБИРСКОЙ ОБЛАСТИ</w:t>
      </w:r>
    </w:p>
    <w:p w:rsidR="00174CF6" w:rsidRDefault="00174CF6" w:rsidP="00BE34FE">
      <w:pPr>
        <w:autoSpaceDE w:val="0"/>
        <w:autoSpaceDN w:val="0"/>
        <w:adjustRightInd w:val="0"/>
        <w:spacing w:after="0" w:line="240" w:lineRule="auto"/>
      </w:pPr>
    </w:p>
    <w:p w:rsidR="00174CF6" w:rsidRDefault="00174CF6" w:rsidP="00BE34FE">
      <w:pPr>
        <w:autoSpaceDE w:val="0"/>
        <w:autoSpaceDN w:val="0"/>
        <w:adjustRightInd w:val="0"/>
        <w:ind w:firstLine="540"/>
      </w:pPr>
    </w:p>
    <w:p w:rsidR="00174CF6" w:rsidRPr="009A7D16" w:rsidRDefault="00174CF6" w:rsidP="00597336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9A7D16">
        <w:rPr>
          <w:rFonts w:ascii="Times New Roman" w:hAnsi="Times New Roman"/>
          <w:sz w:val="28"/>
          <w:szCs w:val="28"/>
        </w:rPr>
        <w:t>ОТЧЕТ</w:t>
      </w:r>
    </w:p>
    <w:p w:rsidR="00174CF6" w:rsidRDefault="00174CF6" w:rsidP="00597336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9A7D16">
        <w:rPr>
          <w:rFonts w:ascii="Times New Roman" w:hAnsi="Times New Roman"/>
          <w:sz w:val="28"/>
          <w:szCs w:val="28"/>
        </w:rPr>
        <w:t xml:space="preserve">О РАСХОДОВАНИИ СРЕДСТВ </w:t>
      </w:r>
    </w:p>
    <w:p w:rsidR="00174CF6" w:rsidRPr="009A7D16" w:rsidRDefault="00174CF6" w:rsidP="00597336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9A7D16">
        <w:rPr>
          <w:rFonts w:ascii="Times New Roman" w:hAnsi="Times New Roman"/>
          <w:sz w:val="28"/>
          <w:szCs w:val="28"/>
        </w:rPr>
        <w:t>ИНЫХ МЕЖБЮДЖЕТНЫХ ТРАНСФЕРТОВ</w:t>
      </w:r>
    </w:p>
    <w:p w:rsidR="00174CF6" w:rsidRPr="009A7D16" w:rsidRDefault="00174CF6" w:rsidP="00597336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9A7D16">
        <w:rPr>
          <w:rFonts w:ascii="Times New Roman" w:hAnsi="Times New Roman"/>
          <w:sz w:val="28"/>
          <w:szCs w:val="28"/>
        </w:rPr>
        <w:t>_____________ ПОСЕЛЕНИЯ ЗА _________ КВАРТАЛ 20__ ГОДА</w:t>
      </w:r>
    </w:p>
    <w:p w:rsidR="00174CF6" w:rsidRDefault="00174CF6" w:rsidP="00597336">
      <w:pPr>
        <w:autoSpaceDE w:val="0"/>
        <w:autoSpaceDN w:val="0"/>
        <w:adjustRightInd w:val="0"/>
        <w:ind w:firstLine="540"/>
        <w:jc w:val="both"/>
      </w:pPr>
    </w:p>
    <w:tbl>
      <w:tblPr>
        <w:tblW w:w="9687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395"/>
        <w:gridCol w:w="972"/>
        <w:gridCol w:w="873"/>
        <w:gridCol w:w="1080"/>
        <w:gridCol w:w="1047"/>
        <w:gridCol w:w="1260"/>
        <w:gridCol w:w="720"/>
        <w:gridCol w:w="1080"/>
        <w:gridCol w:w="1260"/>
      </w:tblGrid>
      <w:tr w:rsidR="00174CF6" w:rsidRPr="005A47AD" w:rsidTr="007309C2">
        <w:trPr>
          <w:cantSplit/>
          <w:trHeight w:val="368"/>
        </w:trPr>
        <w:tc>
          <w:tcPr>
            <w:tcW w:w="13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74CF6" w:rsidRPr="00B4112B" w:rsidRDefault="00174CF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 xml:space="preserve">Цель,   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наименова-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ние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расходного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полномочия</w:t>
            </w:r>
          </w:p>
        </w:tc>
        <w:tc>
          <w:tcPr>
            <w:tcW w:w="97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74CF6" w:rsidRPr="00B4112B" w:rsidRDefault="00174CF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 xml:space="preserve">Код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расхода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КФСР,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КЦСР,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КВР,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КОСГУ</w:t>
            </w:r>
          </w:p>
        </w:tc>
        <w:tc>
          <w:tcPr>
            <w:tcW w:w="19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4CF6" w:rsidRPr="00B4112B" w:rsidRDefault="00174CF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 xml:space="preserve">Поступило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средств</w:t>
            </w:r>
          </w:p>
        </w:tc>
        <w:tc>
          <w:tcPr>
            <w:tcW w:w="104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74CF6" w:rsidRPr="00B4112B" w:rsidRDefault="00174CF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Утверждено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бюджет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ных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ассигно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-ва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 xml:space="preserve">ний,    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всего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74CF6" w:rsidRPr="00B4112B" w:rsidRDefault="00174CF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Лимиты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бюджетных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обяза-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тельств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    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отчетный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период</w:t>
            </w: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4CF6" w:rsidRPr="00B4112B" w:rsidRDefault="00174CF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 xml:space="preserve">Кассовое 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исполнение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74CF6" w:rsidRPr="00B4112B" w:rsidRDefault="00174CF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Неисполь-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зованные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назначения</w:t>
            </w:r>
          </w:p>
        </w:tc>
      </w:tr>
      <w:tr w:rsidR="00174CF6" w:rsidRPr="005A47AD" w:rsidTr="007309C2">
        <w:trPr>
          <w:cantSplit/>
          <w:trHeight w:val="614"/>
        </w:trPr>
        <w:tc>
          <w:tcPr>
            <w:tcW w:w="13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4CF6" w:rsidRPr="00B4112B" w:rsidRDefault="00174CF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4CF6" w:rsidRPr="00B4112B" w:rsidRDefault="00174CF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4CF6" w:rsidRPr="00B4112B" w:rsidRDefault="00174CF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4CF6" w:rsidRPr="00B4112B" w:rsidRDefault="00174CF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 xml:space="preserve">В  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отчетном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периоде</w:t>
            </w:r>
          </w:p>
        </w:tc>
        <w:tc>
          <w:tcPr>
            <w:tcW w:w="104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4CF6" w:rsidRPr="00B4112B" w:rsidRDefault="00174CF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4CF6" w:rsidRPr="00B4112B" w:rsidRDefault="00174CF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4CF6" w:rsidRPr="00B4112B" w:rsidRDefault="00174CF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4CF6" w:rsidRPr="00B4112B" w:rsidRDefault="00174CF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 xml:space="preserve">В  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отчетном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периоде</w:t>
            </w:r>
          </w:p>
        </w:tc>
        <w:tc>
          <w:tcPr>
            <w:tcW w:w="12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4CF6" w:rsidRPr="00B4112B" w:rsidRDefault="00174CF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74CF6" w:rsidRPr="005A47AD" w:rsidTr="007309C2">
        <w:trPr>
          <w:cantSplit/>
          <w:trHeight w:val="245"/>
        </w:trPr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4CF6" w:rsidRPr="00B4112B" w:rsidRDefault="00174CF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4CF6" w:rsidRPr="00B4112B" w:rsidRDefault="00174CF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4CF6" w:rsidRPr="00B4112B" w:rsidRDefault="00174CF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4CF6" w:rsidRPr="00B4112B" w:rsidRDefault="00174CF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4CF6" w:rsidRPr="00B4112B" w:rsidRDefault="00174CF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4CF6" w:rsidRPr="00B4112B" w:rsidRDefault="00174CF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4CF6" w:rsidRPr="00B4112B" w:rsidRDefault="00174CF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4CF6" w:rsidRPr="00B4112B" w:rsidRDefault="00174CF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4CF6" w:rsidRPr="00B4112B" w:rsidRDefault="00174CF6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</w:tr>
      <w:tr w:rsidR="00174CF6" w:rsidRPr="005A47AD" w:rsidTr="007309C2">
        <w:trPr>
          <w:cantSplit/>
          <w:trHeight w:val="245"/>
        </w:trPr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CF6" w:rsidRDefault="00174CF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CF6" w:rsidRDefault="00174CF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CF6" w:rsidRDefault="00174CF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CF6" w:rsidRDefault="00174CF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CF6" w:rsidRDefault="00174CF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CF6" w:rsidRDefault="00174CF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CF6" w:rsidRDefault="00174CF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CF6" w:rsidRDefault="00174CF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CF6" w:rsidRDefault="00174CF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CF6" w:rsidRPr="005A47AD" w:rsidTr="007309C2">
        <w:trPr>
          <w:cantSplit/>
          <w:trHeight w:val="245"/>
        </w:trPr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CF6" w:rsidRDefault="00174CF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CF6" w:rsidRDefault="00174CF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CF6" w:rsidRDefault="00174CF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CF6" w:rsidRDefault="00174CF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CF6" w:rsidRDefault="00174CF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CF6" w:rsidRDefault="00174CF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CF6" w:rsidRDefault="00174CF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CF6" w:rsidRDefault="00174CF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CF6" w:rsidRDefault="00174CF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CF6" w:rsidRPr="005A47AD" w:rsidTr="007309C2">
        <w:trPr>
          <w:cantSplit/>
          <w:trHeight w:val="245"/>
        </w:trPr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CF6" w:rsidRDefault="00174CF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CF6" w:rsidRDefault="00174CF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CF6" w:rsidRDefault="00174CF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CF6" w:rsidRDefault="00174CF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CF6" w:rsidRDefault="00174CF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CF6" w:rsidRDefault="00174CF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CF6" w:rsidRDefault="00174CF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CF6" w:rsidRDefault="00174CF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CF6" w:rsidRDefault="00174CF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CF6" w:rsidRPr="005A47AD" w:rsidTr="007309C2">
        <w:trPr>
          <w:cantSplit/>
          <w:trHeight w:val="245"/>
        </w:trPr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CF6" w:rsidRDefault="00174CF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    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CF6" w:rsidRDefault="00174CF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CF6" w:rsidRDefault="00174CF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CF6" w:rsidRDefault="00174CF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CF6" w:rsidRDefault="00174CF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CF6" w:rsidRDefault="00174CF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CF6" w:rsidRDefault="00174CF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CF6" w:rsidRDefault="00174CF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CF6" w:rsidRDefault="00174CF6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4CF6" w:rsidRDefault="00174CF6" w:rsidP="00597336">
      <w:pPr>
        <w:autoSpaceDE w:val="0"/>
        <w:autoSpaceDN w:val="0"/>
        <w:adjustRightInd w:val="0"/>
        <w:ind w:firstLine="540"/>
        <w:jc w:val="both"/>
      </w:pPr>
    </w:p>
    <w:p w:rsidR="00174CF6" w:rsidRDefault="00174CF6" w:rsidP="00597336">
      <w:pPr>
        <w:autoSpaceDE w:val="0"/>
        <w:autoSpaceDN w:val="0"/>
        <w:adjustRightInd w:val="0"/>
        <w:ind w:firstLine="540"/>
        <w:jc w:val="both"/>
      </w:pPr>
    </w:p>
    <w:p w:rsidR="00174CF6" w:rsidRPr="00402CCD" w:rsidRDefault="00174CF6" w:rsidP="0059733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02CCD">
        <w:rPr>
          <w:rFonts w:ascii="Times New Roman" w:hAnsi="Times New Roman" w:cs="Times New Roman"/>
          <w:sz w:val="24"/>
          <w:szCs w:val="24"/>
        </w:rPr>
        <w:t xml:space="preserve">Глава ____________________ </w:t>
      </w:r>
    </w:p>
    <w:p w:rsidR="00174CF6" w:rsidRDefault="00174CF6" w:rsidP="00597336">
      <w:pPr>
        <w:pStyle w:val="ConsPlusNonformat"/>
        <w:widowControl/>
      </w:pPr>
      <w:r>
        <w:t xml:space="preserve">                          подпись</w:t>
      </w:r>
    </w:p>
    <w:p w:rsidR="00174CF6" w:rsidRDefault="00174CF6" w:rsidP="00597336">
      <w:pPr>
        <w:pStyle w:val="ConsPlusNonformat"/>
        <w:widowControl/>
      </w:pPr>
      <w:r w:rsidRPr="00557C24">
        <w:rPr>
          <w:rFonts w:ascii="Times New Roman" w:hAnsi="Times New Roman" w:cs="Times New Roman"/>
          <w:sz w:val="24"/>
          <w:szCs w:val="24"/>
        </w:rPr>
        <w:t xml:space="preserve">Исполнитель  </w:t>
      </w:r>
      <w:r>
        <w:t xml:space="preserve">   ____________________</w:t>
      </w:r>
    </w:p>
    <w:p w:rsidR="00174CF6" w:rsidRDefault="00174CF6" w:rsidP="00597336">
      <w:pPr>
        <w:pStyle w:val="ConsPlusNonformat"/>
        <w:widowControl/>
      </w:pPr>
      <w:r>
        <w:t xml:space="preserve">                          подпись</w:t>
      </w:r>
    </w:p>
    <w:p w:rsidR="00174CF6" w:rsidRDefault="00174CF6" w:rsidP="00597336">
      <w:pPr>
        <w:pStyle w:val="ConsPlusNonformat"/>
        <w:widowControl/>
      </w:pPr>
      <w:r>
        <w:t xml:space="preserve">    Телефон</w:t>
      </w:r>
    </w:p>
    <w:p w:rsidR="00174CF6" w:rsidRDefault="00174CF6" w:rsidP="00597336">
      <w:pPr>
        <w:autoSpaceDE w:val="0"/>
        <w:autoSpaceDN w:val="0"/>
        <w:adjustRightInd w:val="0"/>
        <w:ind w:firstLine="540"/>
        <w:jc w:val="both"/>
      </w:pPr>
    </w:p>
    <w:p w:rsidR="00174CF6" w:rsidRPr="003F1588" w:rsidRDefault="00174CF6" w:rsidP="003F1588"/>
    <w:sectPr w:rsidR="00174CF6" w:rsidRPr="003F1588" w:rsidSect="008A49C1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4CF6" w:rsidRDefault="00174CF6" w:rsidP="003F1588">
      <w:pPr>
        <w:spacing w:after="0" w:line="240" w:lineRule="auto"/>
      </w:pPr>
      <w:r>
        <w:separator/>
      </w:r>
    </w:p>
  </w:endnote>
  <w:endnote w:type="continuationSeparator" w:id="0">
    <w:p w:rsidR="00174CF6" w:rsidRDefault="00174CF6" w:rsidP="003F15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4CF6" w:rsidRDefault="00174CF6" w:rsidP="003F1588">
      <w:pPr>
        <w:spacing w:after="0" w:line="240" w:lineRule="auto"/>
      </w:pPr>
      <w:r>
        <w:separator/>
      </w:r>
    </w:p>
  </w:footnote>
  <w:footnote w:type="continuationSeparator" w:id="0">
    <w:p w:rsidR="00174CF6" w:rsidRDefault="00174CF6" w:rsidP="003F15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0352E5"/>
    <w:multiLevelType w:val="multilevel"/>
    <w:tmpl w:val="0FE08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1588"/>
    <w:rsid w:val="000024D3"/>
    <w:rsid w:val="00013F20"/>
    <w:rsid w:val="00032D72"/>
    <w:rsid w:val="0005112D"/>
    <w:rsid w:val="00062827"/>
    <w:rsid w:val="00064ACD"/>
    <w:rsid w:val="000C2CE1"/>
    <w:rsid w:val="00160161"/>
    <w:rsid w:val="00174CF6"/>
    <w:rsid w:val="001B7226"/>
    <w:rsid w:val="00274F2C"/>
    <w:rsid w:val="0036742A"/>
    <w:rsid w:val="00374FF9"/>
    <w:rsid w:val="00383563"/>
    <w:rsid w:val="003F1588"/>
    <w:rsid w:val="00402CCD"/>
    <w:rsid w:val="00557C24"/>
    <w:rsid w:val="00563706"/>
    <w:rsid w:val="00597336"/>
    <w:rsid w:val="005A47AD"/>
    <w:rsid w:val="005C6517"/>
    <w:rsid w:val="005D3373"/>
    <w:rsid w:val="0060496B"/>
    <w:rsid w:val="007216C1"/>
    <w:rsid w:val="007309C2"/>
    <w:rsid w:val="00785A08"/>
    <w:rsid w:val="007C5C4F"/>
    <w:rsid w:val="008068B2"/>
    <w:rsid w:val="0083221D"/>
    <w:rsid w:val="008A49C1"/>
    <w:rsid w:val="008B5DBE"/>
    <w:rsid w:val="008F7949"/>
    <w:rsid w:val="00901B69"/>
    <w:rsid w:val="00925537"/>
    <w:rsid w:val="00933C83"/>
    <w:rsid w:val="00934C4B"/>
    <w:rsid w:val="00963CE7"/>
    <w:rsid w:val="00975932"/>
    <w:rsid w:val="009A7D16"/>
    <w:rsid w:val="009D1392"/>
    <w:rsid w:val="009E6DC7"/>
    <w:rsid w:val="009F35BD"/>
    <w:rsid w:val="00A07F6A"/>
    <w:rsid w:val="00A23C2F"/>
    <w:rsid w:val="00A32484"/>
    <w:rsid w:val="00A57F56"/>
    <w:rsid w:val="00B12767"/>
    <w:rsid w:val="00B4112B"/>
    <w:rsid w:val="00BE34FE"/>
    <w:rsid w:val="00C52363"/>
    <w:rsid w:val="00C97630"/>
    <w:rsid w:val="00CF466C"/>
    <w:rsid w:val="00D63106"/>
    <w:rsid w:val="00D9256E"/>
    <w:rsid w:val="00D96C47"/>
    <w:rsid w:val="00DE28E9"/>
    <w:rsid w:val="00DF2A01"/>
    <w:rsid w:val="00E07BF5"/>
    <w:rsid w:val="00F338F4"/>
    <w:rsid w:val="00F904B5"/>
    <w:rsid w:val="00FA6A85"/>
    <w:rsid w:val="00FC0156"/>
    <w:rsid w:val="00FE05E9"/>
    <w:rsid w:val="00FE67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6DC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rsid w:val="003F15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158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3F1588"/>
    <w:rPr>
      <w:rFonts w:cs="Times New Roman"/>
    </w:rPr>
  </w:style>
  <w:style w:type="paragraph" w:styleId="NormalWeb">
    <w:name w:val="Normal (Web)"/>
    <w:basedOn w:val="Normal"/>
    <w:uiPriority w:val="99"/>
    <w:rsid w:val="003F15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rsid w:val="003F1588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3F15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F158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3F15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F158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3F15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F1588"/>
    <w:rPr>
      <w:rFonts w:cs="Times New Roman"/>
    </w:rPr>
  </w:style>
  <w:style w:type="paragraph" w:customStyle="1" w:styleId="ConsPlusNormal">
    <w:name w:val="ConsPlusNormal"/>
    <w:uiPriority w:val="99"/>
    <w:rsid w:val="005973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597336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597336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59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599439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59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5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599445">
              <w:marLeft w:val="75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CCCCCC"/>
                <w:right w:val="none" w:sz="0" w:space="0" w:color="auto"/>
              </w:divBdr>
            </w:div>
          </w:divsChild>
        </w:div>
        <w:div w:id="1029599440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59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599447">
          <w:marLeft w:val="0"/>
          <w:marRight w:val="0"/>
          <w:marTop w:val="0"/>
          <w:marBottom w:val="210"/>
          <w:divBdr>
            <w:top w:val="none" w:sz="0" w:space="0" w:color="auto"/>
            <w:left w:val="single" w:sz="6" w:space="0" w:color="DCE2EA"/>
            <w:bottom w:val="none" w:sz="0" w:space="0" w:color="auto"/>
            <w:right w:val="single" w:sz="6" w:space="0" w:color="DCE2EA"/>
          </w:divBdr>
          <w:divsChild>
            <w:div w:id="1029599446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599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3</Pages>
  <Words>980</Words>
  <Characters>5586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User</cp:lastModifiedBy>
  <cp:revision>13</cp:revision>
  <cp:lastPrinted>2017-12-26T02:53:00Z</cp:lastPrinted>
  <dcterms:created xsi:type="dcterms:W3CDTF">2015-12-03T05:19:00Z</dcterms:created>
  <dcterms:modified xsi:type="dcterms:W3CDTF">2017-12-26T02:53:00Z</dcterms:modified>
</cp:coreProperties>
</file>